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ACB4" w14:textId="596F7E4E" w:rsidR="005C3B8D" w:rsidRPr="007516B0" w:rsidRDefault="005C3B8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7516B0">
        <w:rPr>
          <w:b/>
          <w:sz w:val="26"/>
          <w:szCs w:val="26"/>
        </w:rPr>
        <w:t>Predstavitev projektne skupine</w:t>
      </w:r>
    </w:p>
    <w:p w14:paraId="73A654D9" w14:textId="77777777" w:rsidR="005C3B8D" w:rsidRPr="007516B0" w:rsidRDefault="005C3B8D" w:rsidP="005C3B8D">
      <w:pPr>
        <w:rPr>
          <w:b/>
          <w:sz w:val="26"/>
          <w:szCs w:val="26"/>
        </w:rPr>
      </w:pPr>
    </w:p>
    <w:p w14:paraId="4F11F268" w14:textId="4F959459" w:rsidR="005C3B8D" w:rsidRPr="0055563B" w:rsidRDefault="005C3B8D" w:rsidP="005C3B8D">
      <w:r w:rsidRPr="007516B0">
        <w:rPr>
          <w:bCs/>
        </w:rPr>
        <w:t xml:space="preserve">Za potrebe izvedbe javnega naročila </w:t>
      </w:r>
      <w:r w:rsidR="00F349BB">
        <w:rPr>
          <w:bCs/>
        </w:rPr>
        <w:t>»</w:t>
      </w:r>
      <w:r w:rsidR="0055563B" w:rsidRPr="00D43BD9">
        <w:rPr>
          <w:i/>
          <w:iCs/>
        </w:rPr>
        <w:t>Vrednotenje</w:t>
      </w:r>
      <w:r w:rsidR="00D43BD9" w:rsidRPr="00D43BD9">
        <w:rPr>
          <w:i/>
          <w:iCs/>
        </w:rPr>
        <w:t xml:space="preserve"> uspešnosti izvajanja ONPP Zasavje in ONPP SAŠA</w:t>
      </w:r>
      <w:r w:rsidR="00CD7D59" w:rsidRPr="00CD7D59">
        <w:rPr>
          <w:bCs/>
        </w:rPr>
        <w:t>«</w:t>
      </w:r>
      <w:r w:rsidRPr="007516B0">
        <w:rPr>
          <w:bCs/>
        </w:rPr>
        <w:t>, ki je bil objavljen na Portalu javnih naročil, bomo imenovali strokovnjaka/e:</w:t>
      </w:r>
    </w:p>
    <w:p w14:paraId="7E8D5712" w14:textId="33DCF17D" w:rsidR="005C3B8D" w:rsidRPr="007516B0" w:rsidRDefault="005C3B8D" w:rsidP="00C46183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  <w:r w:rsidRPr="001F65CA">
        <w:rPr>
          <w:b/>
          <w:sz w:val="28"/>
          <w:szCs w:val="28"/>
        </w:rPr>
        <w:t>Vodja projekta</w:t>
      </w:r>
      <w:r w:rsidR="0056589E">
        <w:rPr>
          <w:b/>
          <w:sz w:val="24"/>
          <w:szCs w:val="24"/>
        </w:rPr>
        <w:t xml:space="preserve"> </w:t>
      </w:r>
    </w:p>
    <w:p w14:paraId="0F523ED5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14:paraId="61413D6E" w14:textId="77777777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1EDE8CD0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0706F0" w:rsidRPr="007516B0" w14:paraId="1E91781F" w14:textId="77777777" w:rsidTr="00D30934">
        <w:tc>
          <w:tcPr>
            <w:tcW w:w="1784" w:type="dxa"/>
            <w:shd w:val="clear" w:color="auto" w:fill="auto"/>
          </w:tcPr>
          <w:p w14:paraId="5ACCD7F6" w14:textId="4AE572C9" w:rsidR="005C3B8D" w:rsidRPr="007516B0" w:rsidRDefault="005C3B8D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vrednotenj, s pogodbeno v</w:t>
            </w:r>
            <w:r w:rsidR="00B123A9">
              <w:rPr>
                <w:b/>
                <w:sz w:val="20"/>
                <w:szCs w:val="20"/>
              </w:rPr>
              <w:t>rednostjo vsake reference vsaj 1</w:t>
            </w:r>
            <w:r w:rsidR="00756B6C">
              <w:rPr>
                <w:b/>
                <w:sz w:val="20"/>
                <w:szCs w:val="20"/>
              </w:rPr>
              <w:t>5</w:t>
            </w:r>
            <w:r w:rsidR="00B123A9">
              <w:rPr>
                <w:b/>
                <w:sz w:val="20"/>
                <w:szCs w:val="20"/>
              </w:rPr>
              <w:t>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</w:t>
            </w:r>
            <w:r w:rsidR="00F349BB">
              <w:rPr>
                <w:b/>
                <w:sz w:val="20"/>
                <w:szCs w:val="20"/>
              </w:rPr>
              <w:t xml:space="preserve"> </w:t>
            </w:r>
            <w:r w:rsidR="000706F0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5" w:type="dxa"/>
            <w:shd w:val="clear" w:color="auto" w:fill="auto"/>
          </w:tcPr>
          <w:p w14:paraId="7F85CE62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55" w:type="dxa"/>
            <w:shd w:val="clear" w:color="auto" w:fill="auto"/>
          </w:tcPr>
          <w:p w14:paraId="4B4B7385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5" w:type="dxa"/>
            <w:shd w:val="clear" w:color="auto" w:fill="auto"/>
          </w:tcPr>
          <w:p w14:paraId="289BA12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9" w:type="dxa"/>
            <w:shd w:val="clear" w:color="auto" w:fill="auto"/>
          </w:tcPr>
          <w:p w14:paraId="7581A429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983C10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0706F0" w:rsidRPr="007516B0" w14:paraId="417C413E" w14:textId="77777777" w:rsidTr="00D30934">
        <w:tc>
          <w:tcPr>
            <w:tcW w:w="1784" w:type="dxa"/>
            <w:shd w:val="clear" w:color="auto" w:fill="auto"/>
          </w:tcPr>
          <w:p w14:paraId="4DBA0EC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5" w:type="dxa"/>
            <w:shd w:val="clear" w:color="auto" w:fill="auto"/>
          </w:tcPr>
          <w:p w14:paraId="75D6007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5" w:type="dxa"/>
            <w:shd w:val="clear" w:color="auto" w:fill="auto"/>
          </w:tcPr>
          <w:p w14:paraId="2DDCF86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5" w:type="dxa"/>
            <w:shd w:val="clear" w:color="auto" w:fill="auto"/>
          </w:tcPr>
          <w:p w14:paraId="113338C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39" w:type="dxa"/>
            <w:shd w:val="clear" w:color="auto" w:fill="auto"/>
          </w:tcPr>
          <w:p w14:paraId="7514FEB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AFD9613" w14:textId="77777777"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D73414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799CFE1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16CD81F8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4FFBC11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1752"/>
        <w:gridCol w:w="1752"/>
        <w:gridCol w:w="1635"/>
      </w:tblGrid>
      <w:tr w:rsidR="00B123A9" w:rsidRPr="007516B0" w14:paraId="03FD75BD" w14:textId="77777777" w:rsidTr="00D30934">
        <w:tc>
          <w:tcPr>
            <w:tcW w:w="1798" w:type="dxa"/>
            <w:shd w:val="clear" w:color="auto" w:fill="auto"/>
          </w:tcPr>
          <w:p w14:paraId="41DEC220" w14:textId="5BF4E1E7" w:rsidR="00B123A9" w:rsidRPr="007516B0" w:rsidRDefault="00B123A9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lastRenderedPageBreak/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</w:t>
            </w:r>
            <w:r w:rsidR="000706F0">
              <w:rPr>
                <w:b/>
                <w:sz w:val="20"/>
                <w:szCs w:val="20"/>
              </w:rPr>
              <w:t xml:space="preserve">evropske kohezijske politike </w:t>
            </w:r>
            <w:r>
              <w:rPr>
                <w:b/>
                <w:sz w:val="20"/>
                <w:szCs w:val="20"/>
              </w:rPr>
              <w:t xml:space="preserve">v zadnjih 10 letih </w:t>
            </w:r>
            <w:r w:rsidR="004B49F4" w:rsidRPr="007516B0">
              <w:rPr>
                <w:b/>
                <w:sz w:val="20"/>
                <w:szCs w:val="20"/>
              </w:rPr>
              <w:t>pred</w:t>
            </w:r>
            <w:r w:rsidR="004B49F4">
              <w:rPr>
                <w:b/>
                <w:sz w:val="20"/>
                <w:szCs w:val="20"/>
              </w:rPr>
              <w:t xml:space="preserve"> datumom objave tega javnega naročila na portalu javnih naročil</w:t>
            </w:r>
          </w:p>
        </w:tc>
        <w:tc>
          <w:tcPr>
            <w:tcW w:w="1551" w:type="dxa"/>
            <w:shd w:val="clear" w:color="auto" w:fill="auto"/>
          </w:tcPr>
          <w:p w14:paraId="19CA1953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52" w:type="dxa"/>
            <w:shd w:val="clear" w:color="auto" w:fill="auto"/>
          </w:tcPr>
          <w:p w14:paraId="793A3481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2" w:type="dxa"/>
            <w:shd w:val="clear" w:color="auto" w:fill="auto"/>
          </w:tcPr>
          <w:p w14:paraId="48FD3146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5" w:type="dxa"/>
            <w:shd w:val="clear" w:color="auto" w:fill="auto"/>
          </w:tcPr>
          <w:p w14:paraId="34582060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33DEC377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B123A9" w:rsidRPr="007516B0" w14:paraId="3C321E55" w14:textId="77777777" w:rsidTr="00D30934">
        <w:tc>
          <w:tcPr>
            <w:tcW w:w="1798" w:type="dxa"/>
            <w:shd w:val="clear" w:color="auto" w:fill="auto"/>
          </w:tcPr>
          <w:p w14:paraId="2D9A8E68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1" w:type="dxa"/>
            <w:shd w:val="clear" w:color="auto" w:fill="auto"/>
          </w:tcPr>
          <w:p w14:paraId="1D55EED8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2" w:type="dxa"/>
            <w:shd w:val="clear" w:color="auto" w:fill="auto"/>
          </w:tcPr>
          <w:p w14:paraId="04B89DC1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2" w:type="dxa"/>
            <w:shd w:val="clear" w:color="auto" w:fill="auto"/>
          </w:tcPr>
          <w:p w14:paraId="39889AF4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35" w:type="dxa"/>
            <w:shd w:val="clear" w:color="auto" w:fill="auto"/>
          </w:tcPr>
          <w:p w14:paraId="48AD5210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37183FF" w14:textId="77777777" w:rsidR="00283B7D" w:rsidRDefault="00283B7D" w:rsidP="00283B7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</w:p>
    <w:p w14:paraId="3F5D6D01" w14:textId="62DAEAE0" w:rsidR="00D30934" w:rsidRDefault="00D30934" w:rsidP="00283B7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6"/>
        <w:gridCol w:w="1537"/>
        <w:gridCol w:w="1741"/>
        <w:gridCol w:w="1741"/>
        <w:gridCol w:w="1623"/>
      </w:tblGrid>
      <w:tr w:rsidR="0062387D" w:rsidRPr="007516B0" w14:paraId="15FF3832" w14:textId="77777777" w:rsidTr="00D30934">
        <w:tc>
          <w:tcPr>
            <w:tcW w:w="1798" w:type="dxa"/>
            <w:shd w:val="clear" w:color="auto" w:fill="auto"/>
          </w:tcPr>
          <w:p w14:paraId="2A0BDA67" w14:textId="1991398C" w:rsidR="00D30934" w:rsidRPr="007516B0" w:rsidRDefault="00D3093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</w:t>
            </w:r>
            <w:r w:rsidR="0062387D">
              <w:rPr>
                <w:b/>
                <w:sz w:val="20"/>
                <w:szCs w:val="20"/>
              </w:rPr>
              <w:t>raziskavah/študijah</w:t>
            </w:r>
            <w:r>
              <w:rPr>
                <w:b/>
                <w:sz w:val="20"/>
                <w:szCs w:val="20"/>
              </w:rPr>
              <w:t xml:space="preserve">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>pred</w:t>
            </w:r>
            <w:r>
              <w:rPr>
                <w:b/>
                <w:sz w:val="20"/>
                <w:szCs w:val="20"/>
              </w:rPr>
              <w:t xml:space="preserve"> datumom objave tega javnega naročila na portalu javnih naročil</w:t>
            </w:r>
          </w:p>
        </w:tc>
        <w:tc>
          <w:tcPr>
            <w:tcW w:w="1551" w:type="dxa"/>
            <w:shd w:val="clear" w:color="auto" w:fill="auto"/>
          </w:tcPr>
          <w:p w14:paraId="23C66BF9" w14:textId="77777777" w:rsidR="00D30934" w:rsidRPr="007516B0" w:rsidRDefault="00D3093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52" w:type="dxa"/>
            <w:shd w:val="clear" w:color="auto" w:fill="auto"/>
          </w:tcPr>
          <w:p w14:paraId="0E28FF09" w14:textId="77777777" w:rsidR="00D30934" w:rsidRPr="007516B0" w:rsidRDefault="00D3093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2" w:type="dxa"/>
            <w:shd w:val="clear" w:color="auto" w:fill="auto"/>
          </w:tcPr>
          <w:p w14:paraId="55CCABFF" w14:textId="77777777" w:rsidR="00D30934" w:rsidRPr="007516B0" w:rsidRDefault="00D3093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5" w:type="dxa"/>
            <w:shd w:val="clear" w:color="auto" w:fill="auto"/>
          </w:tcPr>
          <w:p w14:paraId="27EF4A87" w14:textId="77777777" w:rsidR="00D30934" w:rsidRPr="007516B0" w:rsidRDefault="00D30934" w:rsidP="00D63F94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220ADE4F" w14:textId="77777777" w:rsidR="00D30934" w:rsidRPr="007516B0" w:rsidRDefault="00D3093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62387D" w:rsidRPr="007516B0" w14:paraId="6C37070E" w14:textId="77777777" w:rsidTr="00D30934">
        <w:tc>
          <w:tcPr>
            <w:tcW w:w="1798" w:type="dxa"/>
            <w:shd w:val="clear" w:color="auto" w:fill="auto"/>
          </w:tcPr>
          <w:p w14:paraId="7B1B922E" w14:textId="77777777" w:rsidR="00D30934" w:rsidRPr="007516B0" w:rsidRDefault="00D3093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1" w:type="dxa"/>
            <w:shd w:val="clear" w:color="auto" w:fill="auto"/>
          </w:tcPr>
          <w:p w14:paraId="6BC3DB81" w14:textId="77777777" w:rsidR="00D30934" w:rsidRPr="007516B0" w:rsidRDefault="00D3093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2" w:type="dxa"/>
            <w:shd w:val="clear" w:color="auto" w:fill="auto"/>
          </w:tcPr>
          <w:p w14:paraId="53C8DA2D" w14:textId="77777777" w:rsidR="00D30934" w:rsidRPr="007516B0" w:rsidRDefault="00D3093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2" w:type="dxa"/>
            <w:shd w:val="clear" w:color="auto" w:fill="auto"/>
          </w:tcPr>
          <w:p w14:paraId="5B66C2FE" w14:textId="77777777" w:rsidR="00D30934" w:rsidRPr="007516B0" w:rsidRDefault="00D3093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35" w:type="dxa"/>
            <w:shd w:val="clear" w:color="auto" w:fill="auto"/>
          </w:tcPr>
          <w:p w14:paraId="10537187" w14:textId="77777777" w:rsidR="00D30934" w:rsidRPr="007516B0" w:rsidRDefault="00D3093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585AE4E8" w14:textId="77777777" w:rsidR="00D30934" w:rsidRDefault="00D30934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0EBBBE44" w14:textId="33EFBCB0" w:rsidR="005C3B8D" w:rsidRPr="007516B0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rPr>
          <w:sz w:val="24"/>
          <w:szCs w:val="24"/>
        </w:rPr>
        <w:t xml:space="preserve">Delovne izkušnje vodje projekta </w:t>
      </w:r>
      <w:r w:rsidR="00770B24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770B24" w:rsidRPr="007516B0">
        <w:instrText xml:space="preserve"> FORMTEXT </w:instrText>
      </w:r>
      <w:r w:rsidR="00770B24" w:rsidRPr="007516B0">
        <w:fldChar w:fldCharType="separate"/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fldChar w:fldCharType="end"/>
      </w:r>
      <w:r w:rsidR="00770B24">
        <w:t xml:space="preserve"> </w:t>
      </w:r>
      <w:r w:rsidR="00770B24" w:rsidRPr="007516B0">
        <w:rPr>
          <w:i/>
          <w:sz w:val="18"/>
          <w:szCs w:val="18"/>
        </w:rPr>
        <w:t xml:space="preserve">/vpišite </w:t>
      </w:r>
      <w:r w:rsidR="00770B24">
        <w:rPr>
          <w:i/>
          <w:sz w:val="18"/>
          <w:szCs w:val="18"/>
        </w:rPr>
        <w:t>številko</w:t>
      </w:r>
      <w:r w:rsidR="00770B24" w:rsidRPr="007516B0">
        <w:rPr>
          <w:i/>
          <w:sz w:val="18"/>
          <w:szCs w:val="18"/>
        </w:rPr>
        <w:t>/</w:t>
      </w:r>
      <w:r w:rsidR="00770B24"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77C06A1" w14:textId="77777777" w:rsidR="00447E98" w:rsidRPr="00596E16" w:rsidRDefault="00447E98" w:rsidP="005C3B8D">
      <w:pPr>
        <w:tabs>
          <w:tab w:val="left" w:pos="647"/>
          <w:tab w:val="center" w:pos="7722"/>
          <w:tab w:val="right" w:pos="9072"/>
        </w:tabs>
      </w:pPr>
      <w:r w:rsidRPr="007A4DAB">
        <w:t>Imenovani vodja projekta ni neposredno sodeloval pri pripravi in/ali izvajanju vrednotenega programa ali projekta v vlogi nosilca projekta ali projektnega partnerja ali zunanjega izvajalca.</w:t>
      </w:r>
    </w:p>
    <w:p w14:paraId="5C1709FB" w14:textId="77777777"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14:paraId="7AE6C490" w14:textId="3E29076D" w:rsidR="005C3B8D" w:rsidRPr="007516B0" w:rsidRDefault="00AE148F" w:rsidP="00C46183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</w:p>
    <w:p w14:paraId="020FB51D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2FA3C31F" w14:textId="75418198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38814ED6" w14:textId="6E3E16E0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5C3B8D" w:rsidRPr="007516B0" w14:paraId="46102D6A" w14:textId="77777777" w:rsidTr="001155BB">
        <w:tc>
          <w:tcPr>
            <w:tcW w:w="1922" w:type="dxa"/>
            <w:shd w:val="clear" w:color="auto" w:fill="auto"/>
          </w:tcPr>
          <w:p w14:paraId="53BA38AA" w14:textId="04C67979" w:rsidR="005C3B8D" w:rsidRPr="007516B0" w:rsidRDefault="005C3B8D" w:rsidP="0023451B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 w:rsidR="0023451B">
              <w:rPr>
                <w:b/>
                <w:sz w:val="20"/>
                <w:szCs w:val="20"/>
              </w:rPr>
              <w:t xml:space="preserve">v raziskavah/študijah </w:t>
            </w:r>
            <w:r w:rsidR="00E475DA">
              <w:rPr>
                <w:b/>
                <w:sz w:val="20"/>
                <w:szCs w:val="20"/>
              </w:rPr>
              <w:t xml:space="preserve">s področja </w:t>
            </w:r>
            <w:r w:rsidR="0057612B">
              <w:rPr>
                <w:b/>
                <w:sz w:val="20"/>
                <w:szCs w:val="20"/>
              </w:rPr>
              <w:t>evropske kohezijske politike</w:t>
            </w:r>
            <w:r w:rsidR="00E475DA">
              <w:rPr>
                <w:b/>
                <w:sz w:val="20"/>
                <w:szCs w:val="20"/>
              </w:rPr>
              <w:t xml:space="preserve">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 w:rsidR="0057612B"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 w:rsidR="00C9328E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17" w:type="dxa"/>
            <w:shd w:val="clear" w:color="auto" w:fill="auto"/>
          </w:tcPr>
          <w:p w14:paraId="2A1CB231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23" w:type="dxa"/>
            <w:shd w:val="clear" w:color="auto" w:fill="auto"/>
          </w:tcPr>
          <w:p w14:paraId="29ECD2E0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23" w:type="dxa"/>
            <w:shd w:val="clear" w:color="auto" w:fill="auto"/>
          </w:tcPr>
          <w:p w14:paraId="7D62A361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03" w:type="dxa"/>
            <w:shd w:val="clear" w:color="auto" w:fill="auto"/>
          </w:tcPr>
          <w:p w14:paraId="4C22AF6E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69B0FE1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14:paraId="1E2E5F63" w14:textId="77777777" w:rsidTr="001155BB">
        <w:tc>
          <w:tcPr>
            <w:tcW w:w="1922" w:type="dxa"/>
            <w:shd w:val="clear" w:color="auto" w:fill="auto"/>
          </w:tcPr>
          <w:p w14:paraId="75AB27C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4221E93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29FBC5DC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3AE2403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14C6802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5C70CED" w14:textId="77777777" w:rsidR="005C3B8D" w:rsidRDefault="005C3B8D" w:rsidP="00283B7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1F37A499" w14:textId="2A042CB7" w:rsidR="00932CAA" w:rsidRPr="00932CAA" w:rsidRDefault="00932CAA" w:rsidP="00283B7D">
      <w:pPr>
        <w:tabs>
          <w:tab w:val="center" w:pos="7722"/>
          <w:tab w:val="right" w:pos="9072"/>
        </w:tabs>
        <w:spacing w:line="240" w:lineRule="auto"/>
        <w:jc w:val="left"/>
        <w:rPr>
          <w:b/>
          <w:bCs/>
        </w:rPr>
      </w:pPr>
      <w:r w:rsidRPr="00932CAA">
        <w:rPr>
          <w:b/>
          <w:bCs/>
        </w:rPr>
        <w:t>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1415E5" w:rsidRPr="007516B0" w14:paraId="64CC92C6" w14:textId="77777777" w:rsidTr="00D63F94">
        <w:tc>
          <w:tcPr>
            <w:tcW w:w="1922" w:type="dxa"/>
            <w:shd w:val="clear" w:color="auto" w:fill="auto"/>
          </w:tcPr>
          <w:p w14:paraId="1C6415F4" w14:textId="0998AB1A" w:rsidR="001415E5" w:rsidRPr="007516B0" w:rsidRDefault="001415E5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</w:t>
            </w:r>
            <w:r w:rsidR="00AB0C3C">
              <w:rPr>
                <w:b/>
                <w:sz w:val="20"/>
                <w:szCs w:val="20"/>
              </w:rPr>
              <w:t>projektih</w:t>
            </w:r>
            <w:r>
              <w:rPr>
                <w:b/>
                <w:sz w:val="20"/>
                <w:szCs w:val="20"/>
              </w:rPr>
              <w:t xml:space="preserve">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17" w:type="dxa"/>
            <w:shd w:val="clear" w:color="auto" w:fill="auto"/>
          </w:tcPr>
          <w:p w14:paraId="46AB051C" w14:textId="77777777" w:rsidR="001415E5" w:rsidRPr="007516B0" w:rsidRDefault="001415E5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23" w:type="dxa"/>
            <w:shd w:val="clear" w:color="auto" w:fill="auto"/>
          </w:tcPr>
          <w:p w14:paraId="29EFEA5A" w14:textId="77777777" w:rsidR="001415E5" w:rsidRPr="007516B0" w:rsidRDefault="001415E5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23" w:type="dxa"/>
            <w:shd w:val="clear" w:color="auto" w:fill="auto"/>
          </w:tcPr>
          <w:p w14:paraId="73FE36BD" w14:textId="77777777" w:rsidR="001415E5" w:rsidRPr="007516B0" w:rsidRDefault="001415E5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03" w:type="dxa"/>
            <w:shd w:val="clear" w:color="auto" w:fill="auto"/>
          </w:tcPr>
          <w:p w14:paraId="7A86EBC4" w14:textId="77777777" w:rsidR="001415E5" w:rsidRPr="007516B0" w:rsidRDefault="001415E5" w:rsidP="00D63F94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250FA8D4" w14:textId="77777777" w:rsidR="001415E5" w:rsidRPr="007516B0" w:rsidRDefault="001415E5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1415E5" w:rsidRPr="007516B0" w14:paraId="256F1A3D" w14:textId="77777777" w:rsidTr="00D63F94">
        <w:tc>
          <w:tcPr>
            <w:tcW w:w="1922" w:type="dxa"/>
            <w:shd w:val="clear" w:color="auto" w:fill="auto"/>
          </w:tcPr>
          <w:p w14:paraId="172793E5" w14:textId="77777777" w:rsidR="001415E5" w:rsidRPr="007516B0" w:rsidRDefault="001415E5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64616320" w14:textId="77777777" w:rsidR="001415E5" w:rsidRPr="007516B0" w:rsidRDefault="001415E5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07249F8A" w14:textId="77777777" w:rsidR="001415E5" w:rsidRPr="007516B0" w:rsidRDefault="001415E5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23092D9A" w14:textId="77777777" w:rsidR="001415E5" w:rsidRPr="007516B0" w:rsidRDefault="001415E5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322736D3" w14:textId="77777777" w:rsidR="001415E5" w:rsidRPr="007516B0" w:rsidRDefault="001415E5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BC1AE0E" w14:textId="77777777" w:rsidR="00E04BDC" w:rsidRDefault="00E04BDC" w:rsidP="00E04BDC">
      <w:pPr>
        <w:tabs>
          <w:tab w:val="left" w:pos="647"/>
          <w:tab w:val="center" w:pos="7722"/>
          <w:tab w:val="right" w:pos="9072"/>
        </w:tabs>
      </w:pPr>
    </w:p>
    <w:p w14:paraId="53E45CDE" w14:textId="6F9D9749" w:rsidR="00E04BDC" w:rsidRPr="007516B0" w:rsidRDefault="005C3B8D" w:rsidP="00E04BDC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 xml:space="preserve">Delovne izkušnje strokovnjaka </w:t>
      </w:r>
      <w:r w:rsidR="00E04BDC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E04BDC" w:rsidRPr="007516B0">
        <w:instrText xml:space="preserve"> FORMTEXT </w:instrText>
      </w:r>
      <w:r w:rsidR="00E04BDC" w:rsidRPr="007516B0">
        <w:fldChar w:fldCharType="separate"/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fldChar w:fldCharType="end"/>
      </w:r>
      <w:r w:rsidR="00E04BDC">
        <w:t xml:space="preserve"> </w:t>
      </w:r>
      <w:r w:rsidR="00E04BDC" w:rsidRPr="007516B0">
        <w:rPr>
          <w:i/>
          <w:sz w:val="18"/>
          <w:szCs w:val="18"/>
        </w:rPr>
        <w:t xml:space="preserve">/vpišite </w:t>
      </w:r>
      <w:r w:rsidR="00E04BDC">
        <w:rPr>
          <w:i/>
          <w:sz w:val="18"/>
          <w:szCs w:val="18"/>
        </w:rPr>
        <w:t>številko</w:t>
      </w:r>
      <w:r w:rsidR="00E04BDC" w:rsidRPr="007516B0">
        <w:rPr>
          <w:i/>
          <w:sz w:val="18"/>
          <w:szCs w:val="18"/>
        </w:rPr>
        <w:t>/</w:t>
      </w:r>
      <w:r w:rsidR="00E04BDC" w:rsidRPr="007516B0">
        <w:t xml:space="preserve"> </w:t>
      </w:r>
      <w:r w:rsidR="00E04BDC" w:rsidRPr="007516B0">
        <w:rPr>
          <w:sz w:val="24"/>
          <w:szCs w:val="24"/>
        </w:rPr>
        <w:t xml:space="preserve"> let.</w:t>
      </w:r>
    </w:p>
    <w:p w14:paraId="7F7E25E0" w14:textId="203EFD2B" w:rsidR="00447E98" w:rsidRPr="008C526A" w:rsidRDefault="00447E98" w:rsidP="00447E98">
      <w:pPr>
        <w:tabs>
          <w:tab w:val="left" w:pos="647"/>
          <w:tab w:val="center" w:pos="7722"/>
          <w:tab w:val="right" w:pos="9072"/>
        </w:tabs>
      </w:pPr>
      <w:r w:rsidRPr="007A4DAB">
        <w:t>Imenovani strokovnjak ni neposredno sodeloval pri pripravi in/ali izvajanju vrednotenega programa ali projekta v vlogi nosilca projekta ali projektnega partnerja ali zunanjega izvajalca.</w:t>
      </w:r>
    </w:p>
    <w:p w14:paraId="25800188" w14:textId="77777777" w:rsidR="005C3B8D" w:rsidRPr="007516B0" w:rsidRDefault="005C3B8D" w:rsidP="005C3B8D">
      <w:r w:rsidRPr="007516B0">
        <w:br w:type="page"/>
      </w:r>
    </w:p>
    <w:p w14:paraId="3AC77B53" w14:textId="470EB138" w:rsidR="005C3B8D" w:rsidRPr="007516B0" w:rsidRDefault="00A10A90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</w:p>
    <w:p w14:paraId="5A7D2040" w14:textId="77777777" w:rsidR="00FD3CCC" w:rsidRPr="007516B0" w:rsidRDefault="00FD3CCC" w:rsidP="00FD3CCC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0D4B136A" w14:textId="77777777" w:rsidR="00FD3CCC" w:rsidRPr="007516B0" w:rsidRDefault="00FD3CCC" w:rsidP="00FD3CCC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14348D05" w14:textId="77777777" w:rsidR="00FD3CCC" w:rsidRPr="007516B0" w:rsidRDefault="00FD3CCC" w:rsidP="00FD3CCC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FD3CCC" w:rsidRPr="007516B0" w14:paraId="4DEABF9F" w14:textId="77777777" w:rsidTr="00D63F94">
        <w:tc>
          <w:tcPr>
            <w:tcW w:w="1922" w:type="dxa"/>
            <w:shd w:val="clear" w:color="auto" w:fill="auto"/>
          </w:tcPr>
          <w:p w14:paraId="3F12C58B" w14:textId="77777777" w:rsidR="00FD3CCC" w:rsidRPr="007516B0" w:rsidRDefault="00FD3CCC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17" w:type="dxa"/>
            <w:shd w:val="clear" w:color="auto" w:fill="auto"/>
          </w:tcPr>
          <w:p w14:paraId="4E313F56" w14:textId="77777777" w:rsidR="00FD3CCC" w:rsidRPr="007516B0" w:rsidRDefault="00FD3CCC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23" w:type="dxa"/>
            <w:shd w:val="clear" w:color="auto" w:fill="auto"/>
          </w:tcPr>
          <w:p w14:paraId="525797EA" w14:textId="77777777" w:rsidR="00FD3CCC" w:rsidRPr="007516B0" w:rsidRDefault="00FD3CCC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23" w:type="dxa"/>
            <w:shd w:val="clear" w:color="auto" w:fill="auto"/>
          </w:tcPr>
          <w:p w14:paraId="056BC567" w14:textId="77777777" w:rsidR="00FD3CCC" w:rsidRPr="007516B0" w:rsidRDefault="00FD3CCC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03" w:type="dxa"/>
            <w:shd w:val="clear" w:color="auto" w:fill="auto"/>
          </w:tcPr>
          <w:p w14:paraId="1280A848" w14:textId="77777777" w:rsidR="00FD3CCC" w:rsidRPr="007516B0" w:rsidRDefault="00FD3CCC" w:rsidP="00D63F94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6CC49DE8" w14:textId="77777777" w:rsidR="00FD3CCC" w:rsidRPr="007516B0" w:rsidRDefault="00FD3CCC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FD3CCC" w:rsidRPr="007516B0" w14:paraId="3EEF82AB" w14:textId="77777777" w:rsidTr="00D63F94">
        <w:tc>
          <w:tcPr>
            <w:tcW w:w="1922" w:type="dxa"/>
            <w:shd w:val="clear" w:color="auto" w:fill="auto"/>
          </w:tcPr>
          <w:p w14:paraId="41C617CB" w14:textId="77777777" w:rsidR="00FD3CCC" w:rsidRPr="007516B0" w:rsidRDefault="00FD3CCC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678BA933" w14:textId="77777777" w:rsidR="00FD3CCC" w:rsidRPr="007516B0" w:rsidRDefault="00FD3CCC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73E6FD4A" w14:textId="77777777" w:rsidR="00FD3CCC" w:rsidRPr="007516B0" w:rsidRDefault="00FD3CCC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7F8FF212" w14:textId="77777777" w:rsidR="00FD3CCC" w:rsidRPr="007516B0" w:rsidRDefault="00FD3CCC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504695D9" w14:textId="77777777" w:rsidR="00FD3CCC" w:rsidRPr="007516B0" w:rsidRDefault="00FD3CCC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574B5FD" w14:textId="77777777" w:rsidR="00FD3CCC" w:rsidRDefault="00FD3CCC" w:rsidP="005B520A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6976528C" w14:textId="77777777" w:rsidR="00FD3CCC" w:rsidRPr="00932CAA" w:rsidRDefault="00FD3CCC" w:rsidP="005B520A">
      <w:pPr>
        <w:tabs>
          <w:tab w:val="center" w:pos="7722"/>
          <w:tab w:val="right" w:pos="9072"/>
        </w:tabs>
        <w:spacing w:line="240" w:lineRule="auto"/>
        <w:jc w:val="left"/>
        <w:rPr>
          <w:b/>
          <w:bCs/>
        </w:rPr>
      </w:pPr>
      <w:r w:rsidRPr="00932CAA">
        <w:rPr>
          <w:b/>
          <w:bCs/>
        </w:rPr>
        <w:t>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FD3CCC" w:rsidRPr="007516B0" w14:paraId="2D9B1789" w14:textId="77777777" w:rsidTr="00D63F94">
        <w:tc>
          <w:tcPr>
            <w:tcW w:w="1922" w:type="dxa"/>
            <w:shd w:val="clear" w:color="auto" w:fill="auto"/>
          </w:tcPr>
          <w:p w14:paraId="52DB64E1" w14:textId="77777777" w:rsidR="00FD3CCC" w:rsidRPr="007516B0" w:rsidRDefault="00FD3CCC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projektih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17" w:type="dxa"/>
            <w:shd w:val="clear" w:color="auto" w:fill="auto"/>
          </w:tcPr>
          <w:p w14:paraId="45B9EB92" w14:textId="77777777" w:rsidR="00FD3CCC" w:rsidRPr="007516B0" w:rsidRDefault="00FD3CCC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23" w:type="dxa"/>
            <w:shd w:val="clear" w:color="auto" w:fill="auto"/>
          </w:tcPr>
          <w:p w14:paraId="088F2618" w14:textId="77777777" w:rsidR="00FD3CCC" w:rsidRPr="007516B0" w:rsidRDefault="00FD3CCC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23" w:type="dxa"/>
            <w:shd w:val="clear" w:color="auto" w:fill="auto"/>
          </w:tcPr>
          <w:p w14:paraId="76B52954" w14:textId="77777777" w:rsidR="00FD3CCC" w:rsidRPr="007516B0" w:rsidRDefault="00FD3CCC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03" w:type="dxa"/>
            <w:shd w:val="clear" w:color="auto" w:fill="auto"/>
          </w:tcPr>
          <w:p w14:paraId="1EFF67B7" w14:textId="77777777" w:rsidR="00FD3CCC" w:rsidRPr="007516B0" w:rsidRDefault="00FD3CCC" w:rsidP="00D63F94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473A960C" w14:textId="77777777" w:rsidR="00FD3CCC" w:rsidRPr="007516B0" w:rsidRDefault="00FD3CCC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FD3CCC" w:rsidRPr="007516B0" w14:paraId="5F34E6DD" w14:textId="77777777" w:rsidTr="00D63F94">
        <w:tc>
          <w:tcPr>
            <w:tcW w:w="1922" w:type="dxa"/>
            <w:shd w:val="clear" w:color="auto" w:fill="auto"/>
          </w:tcPr>
          <w:p w14:paraId="31E2C00E" w14:textId="77777777" w:rsidR="00FD3CCC" w:rsidRPr="007516B0" w:rsidRDefault="00FD3CCC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62EEB865" w14:textId="77777777" w:rsidR="00FD3CCC" w:rsidRPr="007516B0" w:rsidRDefault="00FD3CCC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7B24D653" w14:textId="77777777" w:rsidR="00FD3CCC" w:rsidRPr="007516B0" w:rsidRDefault="00FD3CCC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4F3F33F9" w14:textId="77777777" w:rsidR="00FD3CCC" w:rsidRPr="007516B0" w:rsidRDefault="00FD3CCC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46B9C12E" w14:textId="77777777" w:rsidR="00FD3CCC" w:rsidRPr="007516B0" w:rsidRDefault="00FD3CCC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B898E5F" w14:textId="77777777" w:rsidR="00FD3CCC" w:rsidRDefault="00FD3CCC" w:rsidP="00FD3CCC">
      <w:pPr>
        <w:tabs>
          <w:tab w:val="left" w:pos="647"/>
          <w:tab w:val="center" w:pos="7722"/>
          <w:tab w:val="right" w:pos="9072"/>
        </w:tabs>
      </w:pPr>
    </w:p>
    <w:p w14:paraId="37277D12" w14:textId="77777777" w:rsidR="00FD3CCC" w:rsidRPr="007516B0" w:rsidRDefault="00FD3CCC" w:rsidP="00FD3CCC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 xml:space="preserve">Delovne izkušnje strokovnjaka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</w:t>
      </w:r>
      <w:r w:rsidRPr="007516B0">
        <w:rPr>
          <w:i/>
          <w:sz w:val="18"/>
          <w:szCs w:val="18"/>
        </w:rPr>
        <w:t xml:space="preserve">/vpišite </w:t>
      </w:r>
      <w:r>
        <w:rPr>
          <w:i/>
          <w:sz w:val="18"/>
          <w:szCs w:val="18"/>
        </w:rPr>
        <w:t>številko</w:t>
      </w:r>
      <w:r w:rsidRPr="007516B0">
        <w:rPr>
          <w:i/>
          <w:sz w:val="18"/>
          <w:szCs w:val="18"/>
        </w:rPr>
        <w:t>/</w:t>
      </w:r>
      <w:r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00F5FBFA" w14:textId="77777777" w:rsidR="00FD3CCC" w:rsidRPr="008C526A" w:rsidRDefault="00FD3CCC" w:rsidP="00FD3CCC">
      <w:pPr>
        <w:tabs>
          <w:tab w:val="left" w:pos="647"/>
          <w:tab w:val="center" w:pos="7722"/>
          <w:tab w:val="right" w:pos="9072"/>
        </w:tabs>
      </w:pPr>
      <w:r w:rsidRPr="007A4DAB">
        <w:t>Imenovani strokovnjak ni neposredno sodeloval pri pripravi in/ali izvajanju vrednotenega programa ali projekta v vlogi nosilca projekta ali projektnega partnerja ali zunanjega izvajalca.</w:t>
      </w:r>
    </w:p>
    <w:p w14:paraId="7533C90F" w14:textId="77777777" w:rsidR="00FD3CCC" w:rsidRDefault="00FD3CCC" w:rsidP="005C3B8D">
      <w:pPr>
        <w:rPr>
          <w:b/>
          <w:sz w:val="28"/>
          <w:szCs w:val="28"/>
        </w:rPr>
      </w:pPr>
    </w:p>
    <w:p w14:paraId="68294E3E" w14:textId="77777777" w:rsidR="00FD3CCC" w:rsidRDefault="00FD3CCC" w:rsidP="005C3B8D">
      <w:pPr>
        <w:rPr>
          <w:b/>
          <w:sz w:val="28"/>
          <w:szCs w:val="28"/>
        </w:rPr>
      </w:pPr>
    </w:p>
    <w:p w14:paraId="61FFCF06" w14:textId="5EB53118" w:rsidR="005C3B8D" w:rsidRDefault="005C3B8D" w:rsidP="008B1753">
      <w:r w:rsidRPr="001F65CA">
        <w:rPr>
          <w:b/>
          <w:sz w:val="28"/>
          <w:szCs w:val="28"/>
        </w:rPr>
        <w:lastRenderedPageBreak/>
        <w:t>M</w:t>
      </w:r>
      <w:r w:rsidR="00912ABF">
        <w:rPr>
          <w:b/>
          <w:sz w:val="28"/>
          <w:szCs w:val="28"/>
        </w:rPr>
        <w:t>ERILO</w:t>
      </w:r>
      <w:r w:rsidRPr="001F65CA">
        <w:rPr>
          <w:b/>
          <w:sz w:val="28"/>
          <w:szCs w:val="28"/>
        </w:rPr>
        <w:t xml:space="preserve">: </w:t>
      </w:r>
      <w:r w:rsidR="001C688D" w:rsidRPr="001F65CA">
        <w:rPr>
          <w:b/>
          <w:sz w:val="28"/>
          <w:szCs w:val="28"/>
        </w:rPr>
        <w:t>Kapaciteta projektne skupine (za</w:t>
      </w:r>
      <w:r w:rsidRPr="001F65CA">
        <w:rPr>
          <w:b/>
          <w:sz w:val="28"/>
          <w:szCs w:val="28"/>
        </w:rPr>
        <w:t xml:space="preserve"> dodatno prijavljen kader</w:t>
      </w:r>
      <w:r w:rsidR="001C688D" w:rsidRPr="001F65CA">
        <w:rPr>
          <w:b/>
          <w:sz w:val="28"/>
          <w:szCs w:val="28"/>
        </w:rPr>
        <w:t>)</w:t>
      </w:r>
      <w:r w:rsidR="00583E72">
        <w:rPr>
          <w:b/>
          <w:sz w:val="28"/>
          <w:szCs w:val="28"/>
        </w:rPr>
        <w:t xml:space="preserve"> </w:t>
      </w:r>
      <w:r w:rsidRPr="007516B0">
        <w:t>– ponudnik vpiše podatke o dodatnih prijavljenih kadrih</w:t>
      </w:r>
      <w:r w:rsidR="001C688D">
        <w:t xml:space="preserve"> tj. strokovnjakih</w:t>
      </w:r>
      <w:r w:rsidRPr="007516B0">
        <w:t>, ki jih bo prijavil za pridobitev točk iz merila.</w:t>
      </w:r>
    </w:p>
    <w:p w14:paraId="623EBEEC" w14:textId="77777777" w:rsidR="002F5F32" w:rsidRPr="007516B0" w:rsidRDefault="002F5F32" w:rsidP="002F5F32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3A60BFA9" w14:textId="69783159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</w:t>
      </w:r>
      <w:r w:rsidR="00303474">
        <w:t xml:space="preserve"> dodatno</w:t>
      </w:r>
      <w:r w:rsidRPr="007516B0">
        <w:t xml:space="preserve"> prijavljen kader</w:t>
      </w:r>
      <w:r w:rsidR="00D04718"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</w:t>
      </w:r>
      <w:r w:rsidR="00216061">
        <w:rPr>
          <w:b/>
          <w:u w:val="single"/>
        </w:rPr>
        <w:t>MERILO</w:t>
      </w:r>
      <w:r w:rsidRPr="007516B0">
        <w:rPr>
          <w:b/>
          <w:u w:val="single"/>
        </w:rPr>
        <w:t xml:space="preserve">: </w:t>
      </w:r>
      <w:r w:rsidR="003F794B"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 w:rsidR="003F794B"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 w:rsidR="003F794B">
        <w:t xml:space="preserve"> podtočke 2 točke</w:t>
      </w:r>
      <w:r w:rsidRPr="007516B0">
        <w:t xml:space="preserve"> 10 Merila</w:t>
      </w:r>
      <w:r w:rsidR="003F794B">
        <w:t xml:space="preserve"> iz</w:t>
      </w:r>
      <w:r w:rsidRPr="007516B0">
        <w:t xml:space="preserve"> razpisne dokumentacije.</w:t>
      </w:r>
    </w:p>
    <w:p w14:paraId="62F209A1" w14:textId="0136192D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 w:rsidR="00B836D9"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5C3B8D" w:rsidRPr="007516B0" w14:paraId="23AE26CE" w14:textId="77777777" w:rsidTr="00DC1C83">
        <w:tc>
          <w:tcPr>
            <w:tcW w:w="1922" w:type="dxa"/>
            <w:shd w:val="clear" w:color="auto" w:fill="auto"/>
          </w:tcPr>
          <w:p w14:paraId="7A683FA0" w14:textId="39C32801" w:rsidR="005C3B8D" w:rsidRPr="007516B0" w:rsidRDefault="001A1DBA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17" w:type="dxa"/>
            <w:shd w:val="clear" w:color="auto" w:fill="auto"/>
          </w:tcPr>
          <w:p w14:paraId="0C5DCAAC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23" w:type="dxa"/>
            <w:shd w:val="clear" w:color="auto" w:fill="auto"/>
          </w:tcPr>
          <w:p w14:paraId="0534F18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23" w:type="dxa"/>
            <w:shd w:val="clear" w:color="auto" w:fill="auto"/>
          </w:tcPr>
          <w:p w14:paraId="5B2318C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03" w:type="dxa"/>
            <w:shd w:val="clear" w:color="auto" w:fill="auto"/>
          </w:tcPr>
          <w:p w14:paraId="6C7AFF88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45A9F1CD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14:paraId="3D3C76C8" w14:textId="77777777" w:rsidTr="00DC1C83">
        <w:tc>
          <w:tcPr>
            <w:tcW w:w="1922" w:type="dxa"/>
            <w:shd w:val="clear" w:color="auto" w:fill="auto"/>
          </w:tcPr>
          <w:p w14:paraId="6B1384C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66DA8FC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69C9AC8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78EC0FC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13263E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5378AD0D" w14:textId="77777777" w:rsidTr="00DC1C83">
        <w:tc>
          <w:tcPr>
            <w:tcW w:w="1922" w:type="dxa"/>
            <w:shd w:val="clear" w:color="auto" w:fill="auto"/>
          </w:tcPr>
          <w:p w14:paraId="53A5B28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16BE665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21680EA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30065B8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7EF3365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6D916940" w14:textId="77777777" w:rsidTr="00DC1C83">
        <w:tc>
          <w:tcPr>
            <w:tcW w:w="1922" w:type="dxa"/>
            <w:shd w:val="clear" w:color="auto" w:fill="auto"/>
          </w:tcPr>
          <w:p w14:paraId="5793B8E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5928F59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136392B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6E00CBB9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2F947676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DC1C83" w:rsidRPr="007516B0" w14:paraId="4742856A" w14:textId="77777777" w:rsidTr="00DC1C83">
        <w:tc>
          <w:tcPr>
            <w:tcW w:w="1922" w:type="dxa"/>
            <w:shd w:val="clear" w:color="auto" w:fill="auto"/>
          </w:tcPr>
          <w:p w14:paraId="0C38E291" w14:textId="35BDF7F5" w:rsidR="00DC1C83" w:rsidRPr="007516B0" w:rsidRDefault="00DC1C83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7D5886F3" w14:textId="0E059DB4" w:rsidR="00DC1C83" w:rsidRPr="007516B0" w:rsidRDefault="00DC1C83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483E13E9" w14:textId="247CADD3" w:rsidR="00DC1C83" w:rsidRPr="007516B0" w:rsidRDefault="00DC1C83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108EA066" w14:textId="56DCB5A7" w:rsidR="00DC1C83" w:rsidRPr="007516B0" w:rsidRDefault="00DC1C83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4AAC18DC" w14:textId="4A88E1CF" w:rsidR="00DC1C83" w:rsidRPr="007516B0" w:rsidRDefault="00DC1C83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</w:tr>
      <w:tr w:rsidR="00DC1C83" w:rsidRPr="007516B0" w14:paraId="0BB9F081" w14:textId="77777777" w:rsidTr="00DC1C83">
        <w:tc>
          <w:tcPr>
            <w:tcW w:w="1922" w:type="dxa"/>
            <w:shd w:val="clear" w:color="auto" w:fill="auto"/>
          </w:tcPr>
          <w:p w14:paraId="44DC6354" w14:textId="53DE30DE" w:rsidR="00DC1C83" w:rsidRPr="007516B0" w:rsidRDefault="00DC1C83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55DB79F0" w14:textId="087FA8D5" w:rsidR="00DC1C83" w:rsidRPr="007516B0" w:rsidRDefault="00DC1C83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5FE1BFA8" w14:textId="5E254534" w:rsidR="00DC1C83" w:rsidRPr="007516B0" w:rsidRDefault="00DC1C83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72827734" w14:textId="6C31B8BB" w:rsidR="00DC1C83" w:rsidRPr="007516B0" w:rsidRDefault="00DC1C83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12240AAB" w14:textId="004B900E" w:rsidR="00DC1C83" w:rsidRPr="007516B0" w:rsidRDefault="00DC1C83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</w:tr>
    </w:tbl>
    <w:p w14:paraId="4ED1C11D" w14:textId="77777777" w:rsidR="005B520A" w:rsidRDefault="001A1DBA" w:rsidP="005B520A">
      <w:pPr>
        <w:spacing w:after="0"/>
      </w:pPr>
      <w:r>
        <w:t xml:space="preserve"> </w:t>
      </w:r>
    </w:p>
    <w:p w14:paraId="1D0854BA" w14:textId="76344897" w:rsidR="001A1DBA" w:rsidRPr="001A1DBA" w:rsidRDefault="001A1DBA" w:rsidP="005B520A">
      <w:pPr>
        <w:rPr>
          <w:b/>
          <w:bCs/>
        </w:rPr>
      </w:pPr>
      <w:r w:rsidRPr="001A1DBA">
        <w:rPr>
          <w:b/>
          <w:bCs/>
        </w:rPr>
        <w:t>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1A1DBA" w:rsidRPr="007516B0" w14:paraId="3A891BCC" w14:textId="77777777" w:rsidTr="00D63F94">
        <w:tc>
          <w:tcPr>
            <w:tcW w:w="1922" w:type="dxa"/>
            <w:shd w:val="clear" w:color="auto" w:fill="auto"/>
          </w:tcPr>
          <w:p w14:paraId="5AF68EEF" w14:textId="77777777" w:rsidR="001A1DBA" w:rsidRPr="007516B0" w:rsidRDefault="001A1DB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projektih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17" w:type="dxa"/>
            <w:shd w:val="clear" w:color="auto" w:fill="auto"/>
          </w:tcPr>
          <w:p w14:paraId="3FD641F0" w14:textId="77777777" w:rsidR="001A1DBA" w:rsidRPr="007516B0" w:rsidRDefault="001A1DB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23" w:type="dxa"/>
            <w:shd w:val="clear" w:color="auto" w:fill="auto"/>
          </w:tcPr>
          <w:p w14:paraId="19AC693C" w14:textId="77777777" w:rsidR="001A1DBA" w:rsidRPr="007516B0" w:rsidRDefault="001A1DB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23" w:type="dxa"/>
            <w:shd w:val="clear" w:color="auto" w:fill="auto"/>
          </w:tcPr>
          <w:p w14:paraId="064DDC7F" w14:textId="77777777" w:rsidR="001A1DBA" w:rsidRPr="007516B0" w:rsidRDefault="001A1DB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03" w:type="dxa"/>
            <w:shd w:val="clear" w:color="auto" w:fill="auto"/>
          </w:tcPr>
          <w:p w14:paraId="7410A25D" w14:textId="77777777" w:rsidR="001A1DBA" w:rsidRPr="007516B0" w:rsidRDefault="001A1DBA" w:rsidP="00D63F94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3D31CCC3" w14:textId="77777777" w:rsidR="001A1DBA" w:rsidRPr="007516B0" w:rsidRDefault="001A1DB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1A1DBA" w:rsidRPr="007516B0" w14:paraId="191ED051" w14:textId="77777777" w:rsidTr="00D63F94">
        <w:tc>
          <w:tcPr>
            <w:tcW w:w="1922" w:type="dxa"/>
            <w:shd w:val="clear" w:color="auto" w:fill="auto"/>
          </w:tcPr>
          <w:p w14:paraId="38FC3B79" w14:textId="77777777" w:rsidR="001A1DBA" w:rsidRPr="007516B0" w:rsidRDefault="001A1DB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3F826D0B" w14:textId="77777777" w:rsidR="001A1DBA" w:rsidRPr="007516B0" w:rsidRDefault="001A1DB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099E21E8" w14:textId="77777777" w:rsidR="001A1DBA" w:rsidRPr="007516B0" w:rsidRDefault="001A1DB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12876BC5" w14:textId="77777777" w:rsidR="001A1DBA" w:rsidRPr="007516B0" w:rsidRDefault="001A1DB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703E17AA" w14:textId="77777777" w:rsidR="001A1DBA" w:rsidRPr="007516B0" w:rsidRDefault="001A1DB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8B1753" w:rsidRPr="007516B0" w14:paraId="2384B44F" w14:textId="77777777" w:rsidTr="00D63F94">
        <w:tc>
          <w:tcPr>
            <w:tcW w:w="1922" w:type="dxa"/>
            <w:shd w:val="clear" w:color="auto" w:fill="auto"/>
          </w:tcPr>
          <w:p w14:paraId="67D1BDF6" w14:textId="0EE207AD" w:rsidR="008B1753" w:rsidRPr="007516B0" w:rsidRDefault="008B1753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74717808" w14:textId="104D2BA0" w:rsidR="008B1753" w:rsidRPr="007516B0" w:rsidRDefault="008B1753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4016B9CD" w14:textId="7B8F604E" w:rsidR="008B1753" w:rsidRPr="007516B0" w:rsidRDefault="008B1753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42E2C0B8" w14:textId="466E7F9B" w:rsidR="008B1753" w:rsidRPr="007516B0" w:rsidRDefault="008B1753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1008251E" w14:textId="18222D1C" w:rsidR="008B1753" w:rsidRPr="007516B0" w:rsidRDefault="008B1753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</w:tr>
      <w:tr w:rsidR="008B1753" w:rsidRPr="007516B0" w14:paraId="0DD80181" w14:textId="77777777" w:rsidTr="00D63F94">
        <w:tc>
          <w:tcPr>
            <w:tcW w:w="1922" w:type="dxa"/>
            <w:shd w:val="clear" w:color="auto" w:fill="auto"/>
          </w:tcPr>
          <w:p w14:paraId="71B69F86" w14:textId="62F9F1E8" w:rsidR="008B1753" w:rsidRPr="007516B0" w:rsidRDefault="008B1753" w:rsidP="008B1753">
            <w:r w:rsidRPr="004D2805">
              <w:lastRenderedPageBreak/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0612DCFB" w14:textId="6D5408DB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1CB4420F" w14:textId="41010D01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4A56E7C1" w14:textId="0BF35173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0305BAB2" w14:textId="6D773D9A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</w:tr>
      <w:tr w:rsidR="008B1753" w:rsidRPr="007516B0" w14:paraId="247FFA1E" w14:textId="77777777" w:rsidTr="00D63F94">
        <w:tc>
          <w:tcPr>
            <w:tcW w:w="1922" w:type="dxa"/>
            <w:shd w:val="clear" w:color="auto" w:fill="auto"/>
          </w:tcPr>
          <w:p w14:paraId="79DB13B4" w14:textId="29C23397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648FDBF2" w14:textId="4BE4B21E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7DF5C0FB" w14:textId="605CA99E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57F956DE" w14:textId="10884F72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13865BE4" w14:textId="12833E33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</w:tr>
      <w:tr w:rsidR="008B1753" w:rsidRPr="007516B0" w14:paraId="0ED527DB" w14:textId="77777777" w:rsidTr="00D63F94">
        <w:tc>
          <w:tcPr>
            <w:tcW w:w="1922" w:type="dxa"/>
            <w:shd w:val="clear" w:color="auto" w:fill="auto"/>
          </w:tcPr>
          <w:p w14:paraId="5588AF17" w14:textId="1A41E753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77B1EC4E" w14:textId="1F920CC8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7FC35C33" w14:textId="5DE3EC76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723" w:type="dxa"/>
            <w:shd w:val="clear" w:color="auto" w:fill="auto"/>
          </w:tcPr>
          <w:p w14:paraId="04B51814" w14:textId="585C7166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603" w:type="dxa"/>
            <w:shd w:val="clear" w:color="auto" w:fill="auto"/>
          </w:tcPr>
          <w:p w14:paraId="32695B02" w14:textId="4FF5EABE" w:rsidR="008B1753" w:rsidRPr="007516B0" w:rsidRDefault="008B1753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</w:tr>
    </w:tbl>
    <w:p w14:paraId="5A88205C" w14:textId="77777777" w:rsidR="001A1DBA" w:rsidRDefault="001A1DBA" w:rsidP="005C3B8D"/>
    <w:p w14:paraId="1EDB75E3" w14:textId="7BCF3523" w:rsidR="005C3B8D" w:rsidRPr="008C339B" w:rsidRDefault="005C3B8D" w:rsidP="005C3B8D">
      <w:r w:rsidRPr="008C339B">
        <w:t xml:space="preserve">Delovne izkušnje strokovnjaka </w:t>
      </w:r>
      <w:r w:rsidR="00F31412" w:rsidRPr="008C339B">
        <w:fldChar w:fldCharType="begin">
          <w:ffData>
            <w:name w:val="Besedilo42"/>
            <w:enabled/>
            <w:calcOnExit w:val="0"/>
            <w:textInput/>
          </w:ffData>
        </w:fldChar>
      </w:r>
      <w:r w:rsidR="00F31412" w:rsidRPr="008C339B">
        <w:instrText xml:space="preserve"> FORMTEXT </w:instrText>
      </w:r>
      <w:r w:rsidR="00F31412" w:rsidRPr="008C339B">
        <w:fldChar w:fldCharType="separate"/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fldChar w:fldCharType="end"/>
      </w:r>
      <w:r w:rsidR="00F31412" w:rsidRPr="008C339B">
        <w:t xml:space="preserve"> </w:t>
      </w:r>
      <w:r w:rsidR="00F31412" w:rsidRPr="008C339B">
        <w:rPr>
          <w:i/>
          <w:sz w:val="18"/>
          <w:szCs w:val="18"/>
        </w:rPr>
        <w:t>/vpišite številko/</w:t>
      </w:r>
      <w:r w:rsidR="00F31412" w:rsidRPr="008C339B">
        <w:t xml:space="preserve"> </w:t>
      </w:r>
      <w:r w:rsidR="00F31412" w:rsidRPr="008C339B">
        <w:rPr>
          <w:sz w:val="24"/>
          <w:szCs w:val="24"/>
        </w:rPr>
        <w:t xml:space="preserve"> let.</w:t>
      </w:r>
    </w:p>
    <w:p w14:paraId="29CEDC5E" w14:textId="2AD9AD04" w:rsidR="00C178B1" w:rsidRPr="007F7D2F" w:rsidRDefault="00C178B1" w:rsidP="00C178B1">
      <w:pPr>
        <w:tabs>
          <w:tab w:val="left" w:pos="647"/>
          <w:tab w:val="center" w:pos="7722"/>
          <w:tab w:val="right" w:pos="9072"/>
        </w:tabs>
      </w:pPr>
      <w:r w:rsidRPr="008C339B">
        <w:t>Imenovani strokovnjak ni neposredno sodeloval pri pripravi in/ali izvajanju vrednotenega programa ali projekta v vlogi nosilca projekta ali projektnega partnerja ali zunanjega izvajalca.</w:t>
      </w:r>
    </w:p>
    <w:p w14:paraId="4DDC26CE" w14:textId="77777777" w:rsidR="005A1461" w:rsidRPr="007516B0" w:rsidRDefault="005A1461" w:rsidP="005C3B8D"/>
    <w:p w14:paraId="11C978E5" w14:textId="7C7983F1" w:rsidR="00CD63B2" w:rsidRPr="00CE4D37" w:rsidRDefault="00A57425" w:rsidP="005A1461">
      <w:pPr>
        <w:rPr>
          <w:rFonts w:cs="Arial"/>
          <w:szCs w:val="20"/>
        </w:rPr>
      </w:pPr>
      <w:r>
        <w:t>/</w:t>
      </w:r>
      <w:r w:rsidR="00F31412">
        <w:t>Celoten o</w:t>
      </w:r>
      <w:r w:rsidR="005C3B8D" w:rsidRPr="007516B0">
        <w:t>brazec</w:t>
      </w:r>
      <w:r w:rsidR="00F31412">
        <w:t xml:space="preserve"> (</w:t>
      </w:r>
      <w:r w:rsidR="00216061">
        <w:t>MERILO</w:t>
      </w:r>
      <w:r w:rsidR="00F31412">
        <w:t xml:space="preserve"> itd.)</w:t>
      </w:r>
      <w:r w:rsidR="005C3B8D" w:rsidRPr="007516B0">
        <w:t xml:space="preserve"> se po potrebi kopira</w:t>
      </w:r>
      <w:r>
        <w:t xml:space="preserve"> za vsakega nadaljnjega dodatnega strokovnjaka</w:t>
      </w:r>
      <w:r w:rsidR="00971758">
        <w:t xml:space="preserve"> </w:t>
      </w:r>
      <w:r w:rsidR="000F799B">
        <w:t>pri</w:t>
      </w:r>
      <w:r w:rsidR="00971758">
        <w:t xml:space="preserve"> uveljavljanj</w:t>
      </w:r>
      <w:r w:rsidR="000F799B">
        <w:t>u</w:t>
      </w:r>
      <w:r w:rsidR="00971758">
        <w:t xml:space="preserve"> merila</w:t>
      </w:r>
      <w:r w:rsidR="005C3B8D" w:rsidRPr="007516B0">
        <w:t>.</w:t>
      </w:r>
      <w:r>
        <w:t>/</w:t>
      </w: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CDEAA" w14:textId="77777777" w:rsidR="00DC1A6D" w:rsidRDefault="00DC1A6D">
      <w:r>
        <w:separator/>
      </w:r>
    </w:p>
  </w:endnote>
  <w:endnote w:type="continuationSeparator" w:id="0">
    <w:p w14:paraId="3225C22A" w14:textId="77777777" w:rsidR="00DC1A6D" w:rsidRDefault="00DC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9B51" w14:textId="77777777" w:rsidR="00DC1A6D" w:rsidRDefault="00DC1A6D">
      <w:r>
        <w:separator/>
      </w:r>
    </w:p>
  </w:footnote>
  <w:footnote w:type="continuationSeparator" w:id="0">
    <w:p w14:paraId="1C825C1B" w14:textId="77777777" w:rsidR="00DC1A6D" w:rsidRDefault="00DC1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F7B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13C2F897" w14:textId="77777777" w:rsidTr="00895C8B">
      <w:trPr>
        <w:cantSplit/>
        <w:trHeight w:hRule="exact" w:val="737"/>
      </w:trPr>
      <w:tc>
        <w:tcPr>
          <w:tcW w:w="696" w:type="dxa"/>
        </w:tcPr>
        <w:p w14:paraId="771ADA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A79A238" wp14:editId="57514151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47144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1AC8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5A399F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5789E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9523A9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29E53E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057C5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80E58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BF1916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D63185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A8D2B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A8708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8F2A24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49059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69473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4DE6B3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9C77EEA" w14:textId="77777777" w:rsidR="00B745D6" w:rsidRPr="00E6739B" w:rsidRDefault="00B745D6" w:rsidP="00B111ED">
    <w:pPr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 w:rsidRPr="00E6739B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43ADBF" wp14:editId="366D52C0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E6739B">
      <w:rPr>
        <w:rFonts w:ascii="Republika" w:hAnsi="Republika"/>
        <w:sz w:val="20"/>
        <w:szCs w:val="20"/>
      </w:rPr>
      <w:t>REPUBLIKA SLOVENIJA</w:t>
    </w:r>
  </w:p>
  <w:p w14:paraId="355CAA7B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28607C7F" w14:textId="7AC4B799"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243">
    <w:abstractNumId w:val="9"/>
  </w:num>
  <w:num w:numId="2" w16cid:durableId="1946502087">
    <w:abstractNumId w:val="13"/>
  </w:num>
  <w:num w:numId="3" w16cid:durableId="1529836566">
    <w:abstractNumId w:val="0"/>
  </w:num>
  <w:num w:numId="4" w16cid:durableId="104928311">
    <w:abstractNumId w:val="15"/>
  </w:num>
  <w:num w:numId="5" w16cid:durableId="793910774">
    <w:abstractNumId w:val="12"/>
  </w:num>
  <w:num w:numId="6" w16cid:durableId="1385908561">
    <w:abstractNumId w:val="27"/>
  </w:num>
  <w:num w:numId="7" w16cid:durableId="325400301">
    <w:abstractNumId w:val="18"/>
  </w:num>
  <w:num w:numId="8" w16cid:durableId="300810403">
    <w:abstractNumId w:val="30"/>
  </w:num>
  <w:num w:numId="9" w16cid:durableId="1519470327">
    <w:abstractNumId w:val="7"/>
  </w:num>
  <w:num w:numId="10" w16cid:durableId="1959801308">
    <w:abstractNumId w:val="24"/>
  </w:num>
  <w:num w:numId="11" w16cid:durableId="1005548970">
    <w:abstractNumId w:val="2"/>
  </w:num>
  <w:num w:numId="12" w16cid:durableId="369187300">
    <w:abstractNumId w:val="6"/>
  </w:num>
  <w:num w:numId="13" w16cid:durableId="679821271">
    <w:abstractNumId w:val="3"/>
  </w:num>
  <w:num w:numId="14" w16cid:durableId="495876445">
    <w:abstractNumId w:val="21"/>
  </w:num>
  <w:num w:numId="15" w16cid:durableId="711197653">
    <w:abstractNumId w:val="14"/>
  </w:num>
  <w:num w:numId="16" w16cid:durableId="1088308116">
    <w:abstractNumId w:val="1"/>
  </w:num>
  <w:num w:numId="17" w16cid:durableId="1593734516">
    <w:abstractNumId w:val="23"/>
  </w:num>
  <w:num w:numId="18" w16cid:durableId="993920444">
    <w:abstractNumId w:val="16"/>
  </w:num>
  <w:num w:numId="19" w16cid:durableId="87190994">
    <w:abstractNumId w:val="5"/>
  </w:num>
  <w:num w:numId="20" w16cid:durableId="1677880655">
    <w:abstractNumId w:val="4"/>
  </w:num>
  <w:num w:numId="21" w16cid:durableId="1248617211">
    <w:abstractNumId w:val="26"/>
  </w:num>
  <w:num w:numId="22" w16cid:durableId="201796689">
    <w:abstractNumId w:val="17"/>
  </w:num>
  <w:num w:numId="23" w16cid:durableId="24986909">
    <w:abstractNumId w:val="19"/>
  </w:num>
  <w:num w:numId="24" w16cid:durableId="565920166">
    <w:abstractNumId w:val="29"/>
  </w:num>
  <w:num w:numId="25" w16cid:durableId="571043989">
    <w:abstractNumId w:val="20"/>
  </w:num>
  <w:num w:numId="26" w16cid:durableId="1684437392">
    <w:abstractNumId w:val="8"/>
  </w:num>
  <w:num w:numId="27" w16cid:durableId="396978609">
    <w:abstractNumId w:val="28"/>
  </w:num>
  <w:num w:numId="28" w16cid:durableId="864446570">
    <w:abstractNumId w:val="25"/>
  </w:num>
  <w:num w:numId="29" w16cid:durableId="688870752">
    <w:abstractNumId w:val="22"/>
  </w:num>
  <w:num w:numId="30" w16cid:durableId="234585427">
    <w:abstractNumId w:val="10"/>
  </w:num>
  <w:num w:numId="31" w16cid:durableId="1756897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8D"/>
    <w:rsid w:val="00007476"/>
    <w:rsid w:val="00014A69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6F0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B7537"/>
    <w:rsid w:val="000C1F4D"/>
    <w:rsid w:val="000D0989"/>
    <w:rsid w:val="000E3045"/>
    <w:rsid w:val="000E476A"/>
    <w:rsid w:val="000F1CB3"/>
    <w:rsid w:val="000F381D"/>
    <w:rsid w:val="000F529D"/>
    <w:rsid w:val="000F799B"/>
    <w:rsid w:val="00102FBE"/>
    <w:rsid w:val="00103940"/>
    <w:rsid w:val="00107AA8"/>
    <w:rsid w:val="00111800"/>
    <w:rsid w:val="001154E3"/>
    <w:rsid w:val="001155BB"/>
    <w:rsid w:val="00120653"/>
    <w:rsid w:val="00120DE7"/>
    <w:rsid w:val="0012489E"/>
    <w:rsid w:val="001259AD"/>
    <w:rsid w:val="001314AA"/>
    <w:rsid w:val="0013402B"/>
    <w:rsid w:val="001357B2"/>
    <w:rsid w:val="001415E5"/>
    <w:rsid w:val="0014300A"/>
    <w:rsid w:val="0015241D"/>
    <w:rsid w:val="001703AD"/>
    <w:rsid w:val="00172251"/>
    <w:rsid w:val="001859F4"/>
    <w:rsid w:val="001908E4"/>
    <w:rsid w:val="00191BF9"/>
    <w:rsid w:val="00194523"/>
    <w:rsid w:val="001A1DBA"/>
    <w:rsid w:val="001C0B24"/>
    <w:rsid w:val="001C3CD7"/>
    <w:rsid w:val="001C6004"/>
    <w:rsid w:val="001C688D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65CA"/>
    <w:rsid w:val="0020246A"/>
    <w:rsid w:val="00202A77"/>
    <w:rsid w:val="00210F77"/>
    <w:rsid w:val="00216061"/>
    <w:rsid w:val="0021675C"/>
    <w:rsid w:val="0022158B"/>
    <w:rsid w:val="00232F9E"/>
    <w:rsid w:val="002333F4"/>
    <w:rsid w:val="0023451B"/>
    <w:rsid w:val="0023648F"/>
    <w:rsid w:val="00237348"/>
    <w:rsid w:val="00241422"/>
    <w:rsid w:val="00241575"/>
    <w:rsid w:val="00250E13"/>
    <w:rsid w:val="0025138A"/>
    <w:rsid w:val="00252BC5"/>
    <w:rsid w:val="002537E9"/>
    <w:rsid w:val="0025508F"/>
    <w:rsid w:val="00256EB7"/>
    <w:rsid w:val="00264BB0"/>
    <w:rsid w:val="00271CE5"/>
    <w:rsid w:val="00282020"/>
    <w:rsid w:val="00283B7D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2F5F32"/>
    <w:rsid w:val="00303474"/>
    <w:rsid w:val="00306915"/>
    <w:rsid w:val="0032481F"/>
    <w:rsid w:val="003266E1"/>
    <w:rsid w:val="0032685A"/>
    <w:rsid w:val="00337479"/>
    <w:rsid w:val="00341E62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3F4C57"/>
    <w:rsid w:val="003F6F70"/>
    <w:rsid w:val="003F794B"/>
    <w:rsid w:val="00401142"/>
    <w:rsid w:val="00403889"/>
    <w:rsid w:val="00404EAF"/>
    <w:rsid w:val="004062DC"/>
    <w:rsid w:val="00407547"/>
    <w:rsid w:val="004209ED"/>
    <w:rsid w:val="00423CF0"/>
    <w:rsid w:val="00424977"/>
    <w:rsid w:val="00446D65"/>
    <w:rsid w:val="004479FC"/>
    <w:rsid w:val="00447E98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49F4"/>
    <w:rsid w:val="004B540E"/>
    <w:rsid w:val="004B546B"/>
    <w:rsid w:val="004B6D46"/>
    <w:rsid w:val="004C1DFE"/>
    <w:rsid w:val="004C3A81"/>
    <w:rsid w:val="004C75C1"/>
    <w:rsid w:val="004E7B66"/>
    <w:rsid w:val="00502E41"/>
    <w:rsid w:val="00514F5D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5563B"/>
    <w:rsid w:val="00562251"/>
    <w:rsid w:val="00562E77"/>
    <w:rsid w:val="005647BB"/>
    <w:rsid w:val="0056589E"/>
    <w:rsid w:val="00567106"/>
    <w:rsid w:val="005712A3"/>
    <w:rsid w:val="005757A1"/>
    <w:rsid w:val="00575E50"/>
    <w:rsid w:val="0057612B"/>
    <w:rsid w:val="0058145D"/>
    <w:rsid w:val="00583C3D"/>
    <w:rsid w:val="00583E72"/>
    <w:rsid w:val="0059111F"/>
    <w:rsid w:val="00596E16"/>
    <w:rsid w:val="005A1461"/>
    <w:rsid w:val="005A1498"/>
    <w:rsid w:val="005A6264"/>
    <w:rsid w:val="005B35CD"/>
    <w:rsid w:val="005B3945"/>
    <w:rsid w:val="005B4663"/>
    <w:rsid w:val="005B520A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0353"/>
    <w:rsid w:val="006010B1"/>
    <w:rsid w:val="00610603"/>
    <w:rsid w:val="006200C9"/>
    <w:rsid w:val="006223EF"/>
    <w:rsid w:val="00623627"/>
    <w:rsid w:val="0062387D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96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B7E35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47F69"/>
    <w:rsid w:val="00756B6C"/>
    <w:rsid w:val="00764B40"/>
    <w:rsid w:val="00770B24"/>
    <w:rsid w:val="00783310"/>
    <w:rsid w:val="0078463D"/>
    <w:rsid w:val="007847B5"/>
    <w:rsid w:val="00790879"/>
    <w:rsid w:val="007A4A6D"/>
    <w:rsid w:val="007A4DAB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7F7D2F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1753"/>
    <w:rsid w:val="008B3F84"/>
    <w:rsid w:val="008B6F34"/>
    <w:rsid w:val="008B77DF"/>
    <w:rsid w:val="008C2A22"/>
    <w:rsid w:val="008C339B"/>
    <w:rsid w:val="008C526A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12ABF"/>
    <w:rsid w:val="00924E3C"/>
    <w:rsid w:val="00932CAA"/>
    <w:rsid w:val="00932E94"/>
    <w:rsid w:val="009404C8"/>
    <w:rsid w:val="00946C49"/>
    <w:rsid w:val="00956928"/>
    <w:rsid w:val="009612BB"/>
    <w:rsid w:val="00966403"/>
    <w:rsid w:val="00971758"/>
    <w:rsid w:val="00984F37"/>
    <w:rsid w:val="009859A7"/>
    <w:rsid w:val="009868D9"/>
    <w:rsid w:val="00992FEA"/>
    <w:rsid w:val="009944C0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0A90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57425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95F85"/>
    <w:rsid w:val="00AA738F"/>
    <w:rsid w:val="00AB026A"/>
    <w:rsid w:val="00AB0C3C"/>
    <w:rsid w:val="00AB3817"/>
    <w:rsid w:val="00AC3CB2"/>
    <w:rsid w:val="00AC66B4"/>
    <w:rsid w:val="00AD49CE"/>
    <w:rsid w:val="00AD61B7"/>
    <w:rsid w:val="00AE148F"/>
    <w:rsid w:val="00AE3E18"/>
    <w:rsid w:val="00AE4EE3"/>
    <w:rsid w:val="00AE68FB"/>
    <w:rsid w:val="00B02545"/>
    <w:rsid w:val="00B03033"/>
    <w:rsid w:val="00B03804"/>
    <w:rsid w:val="00B111ED"/>
    <w:rsid w:val="00B1225B"/>
    <w:rsid w:val="00B123A9"/>
    <w:rsid w:val="00B17141"/>
    <w:rsid w:val="00B22985"/>
    <w:rsid w:val="00B26082"/>
    <w:rsid w:val="00B31575"/>
    <w:rsid w:val="00B31D00"/>
    <w:rsid w:val="00B41C47"/>
    <w:rsid w:val="00B41E63"/>
    <w:rsid w:val="00B43787"/>
    <w:rsid w:val="00B73A11"/>
    <w:rsid w:val="00B745D6"/>
    <w:rsid w:val="00B74A2E"/>
    <w:rsid w:val="00B756A5"/>
    <w:rsid w:val="00B76818"/>
    <w:rsid w:val="00B836D9"/>
    <w:rsid w:val="00B83E6E"/>
    <w:rsid w:val="00B84AAB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4D70"/>
    <w:rsid w:val="00BF52D0"/>
    <w:rsid w:val="00C01A63"/>
    <w:rsid w:val="00C0321A"/>
    <w:rsid w:val="00C075CA"/>
    <w:rsid w:val="00C12B34"/>
    <w:rsid w:val="00C178B1"/>
    <w:rsid w:val="00C2014D"/>
    <w:rsid w:val="00C20CAE"/>
    <w:rsid w:val="00C250D5"/>
    <w:rsid w:val="00C26820"/>
    <w:rsid w:val="00C377F6"/>
    <w:rsid w:val="00C41F78"/>
    <w:rsid w:val="00C421C1"/>
    <w:rsid w:val="00C4435F"/>
    <w:rsid w:val="00C45759"/>
    <w:rsid w:val="00C46183"/>
    <w:rsid w:val="00C503BF"/>
    <w:rsid w:val="00C51DFD"/>
    <w:rsid w:val="00C520ED"/>
    <w:rsid w:val="00C52AF0"/>
    <w:rsid w:val="00C56693"/>
    <w:rsid w:val="00C630E1"/>
    <w:rsid w:val="00C67E93"/>
    <w:rsid w:val="00C722D5"/>
    <w:rsid w:val="00C73463"/>
    <w:rsid w:val="00C82E25"/>
    <w:rsid w:val="00C84FD6"/>
    <w:rsid w:val="00C91C35"/>
    <w:rsid w:val="00C92898"/>
    <w:rsid w:val="00C9328E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D3C52"/>
    <w:rsid w:val="00CD5078"/>
    <w:rsid w:val="00CD63B2"/>
    <w:rsid w:val="00CD7D59"/>
    <w:rsid w:val="00CE4D37"/>
    <w:rsid w:val="00CE7514"/>
    <w:rsid w:val="00CF704B"/>
    <w:rsid w:val="00D0004D"/>
    <w:rsid w:val="00D04718"/>
    <w:rsid w:val="00D07187"/>
    <w:rsid w:val="00D105C2"/>
    <w:rsid w:val="00D10D3B"/>
    <w:rsid w:val="00D11569"/>
    <w:rsid w:val="00D13754"/>
    <w:rsid w:val="00D248DE"/>
    <w:rsid w:val="00D26261"/>
    <w:rsid w:val="00D30934"/>
    <w:rsid w:val="00D31518"/>
    <w:rsid w:val="00D43295"/>
    <w:rsid w:val="00D43BD9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A6D"/>
    <w:rsid w:val="00DC1C83"/>
    <w:rsid w:val="00DC54F9"/>
    <w:rsid w:val="00DC6A71"/>
    <w:rsid w:val="00DC71E8"/>
    <w:rsid w:val="00DD3C1D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04BDC"/>
    <w:rsid w:val="00E17B39"/>
    <w:rsid w:val="00E22A8C"/>
    <w:rsid w:val="00E24EC2"/>
    <w:rsid w:val="00E2682F"/>
    <w:rsid w:val="00E376DB"/>
    <w:rsid w:val="00E44978"/>
    <w:rsid w:val="00E45178"/>
    <w:rsid w:val="00E455D1"/>
    <w:rsid w:val="00E45E0E"/>
    <w:rsid w:val="00E475DA"/>
    <w:rsid w:val="00E50CB5"/>
    <w:rsid w:val="00E548A3"/>
    <w:rsid w:val="00E6249A"/>
    <w:rsid w:val="00E6739B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412"/>
    <w:rsid w:val="00F3155E"/>
    <w:rsid w:val="00F349BB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1F38"/>
    <w:rsid w:val="00FD3538"/>
    <w:rsid w:val="00FD3CCC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691D3A6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4D3CA9-23B2-49F1-8CB1-92D1B50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76</TotalTime>
  <Pages>6</Pages>
  <Words>846</Words>
  <Characters>6651</Characters>
  <Application>Microsoft Office Word</Application>
  <DocSecurity>0</DocSecurity>
  <Lines>55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7483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307</cp:revision>
  <cp:lastPrinted>2014-11-11T11:21:00Z</cp:lastPrinted>
  <dcterms:created xsi:type="dcterms:W3CDTF">2023-07-14T10:47:00Z</dcterms:created>
  <dcterms:modified xsi:type="dcterms:W3CDTF">2024-08-06T12:47:00Z</dcterms:modified>
</cp:coreProperties>
</file>